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93" w:rsidRDefault="00AB5293" w:rsidP="002D6ED9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СОВЕТ ДЕПУТАТОВ МЕЖОЗЕРНОГО СЕЛЬСОВЕТА</w:t>
      </w:r>
    </w:p>
    <w:p w:rsidR="00AB5293" w:rsidRPr="00777A05" w:rsidRDefault="00AB5293" w:rsidP="002D6ED9">
      <w:pPr>
        <w:jc w:val="center"/>
        <w:rPr>
          <w:b/>
          <w:bCs/>
          <w:color w:val="000000"/>
        </w:rPr>
      </w:pPr>
      <w:r w:rsidRPr="00777A05">
        <w:rPr>
          <w:b/>
          <w:bCs/>
          <w:color w:val="000000"/>
        </w:rPr>
        <w:t>БАРАБИНСКОГО РАЙОНА НОВОСИБИРСКОЙ ОБЛАСТИ</w:t>
      </w:r>
    </w:p>
    <w:p w:rsidR="00AB5293" w:rsidRPr="00777A05" w:rsidRDefault="00AB5293" w:rsidP="00A52B58">
      <w:pPr>
        <w:jc w:val="center"/>
        <w:rPr>
          <w:b/>
          <w:bCs/>
          <w:color w:val="000000"/>
        </w:rPr>
      </w:pPr>
    </w:p>
    <w:p w:rsidR="00AB5293" w:rsidRPr="00777A05" w:rsidRDefault="00AB5293" w:rsidP="00201994">
      <w:pPr>
        <w:tabs>
          <w:tab w:val="center" w:pos="4818"/>
          <w:tab w:val="left" w:pos="6075"/>
        </w:tabs>
        <w:rPr>
          <w:bCs/>
          <w:color w:val="000000"/>
        </w:rPr>
      </w:pPr>
      <w:r>
        <w:rPr>
          <w:bCs/>
          <w:color w:val="000000"/>
        </w:rPr>
        <w:tab/>
      </w:r>
      <w:r w:rsidRPr="00777A05">
        <w:rPr>
          <w:bCs/>
          <w:color w:val="000000"/>
        </w:rPr>
        <w:t>шестого созыва</w:t>
      </w:r>
      <w:r>
        <w:rPr>
          <w:bCs/>
          <w:color w:val="000000"/>
        </w:rPr>
        <w:tab/>
      </w:r>
    </w:p>
    <w:p w:rsidR="00AB5293" w:rsidRPr="00777A05" w:rsidRDefault="00AB5293" w:rsidP="00201994">
      <w:pPr>
        <w:pStyle w:val="Heading1"/>
        <w:rPr>
          <w:color w:val="000000"/>
          <w:sz w:val="24"/>
          <w:szCs w:val="24"/>
        </w:rPr>
      </w:pPr>
      <w:r w:rsidRPr="00777A05">
        <w:rPr>
          <w:color w:val="000000"/>
          <w:sz w:val="24"/>
          <w:szCs w:val="24"/>
        </w:rPr>
        <w:t>РЕШЕНИЕ</w:t>
      </w:r>
    </w:p>
    <w:p w:rsidR="00AB5293" w:rsidRPr="00777A05" w:rsidRDefault="00AB5293" w:rsidP="00201994">
      <w:pPr>
        <w:jc w:val="center"/>
        <w:rPr>
          <w:bCs/>
          <w:color w:val="000000"/>
        </w:rPr>
      </w:pPr>
      <w:r>
        <w:rPr>
          <w:bCs/>
          <w:color w:val="000000"/>
        </w:rPr>
        <w:t>тридцатой</w:t>
      </w:r>
      <w:r w:rsidRPr="00777A05">
        <w:rPr>
          <w:bCs/>
          <w:color w:val="000000"/>
        </w:rPr>
        <w:t xml:space="preserve"> сессии</w:t>
      </w:r>
    </w:p>
    <w:p w:rsidR="00AB5293" w:rsidRPr="00777A05" w:rsidRDefault="00AB5293" w:rsidP="00201994">
      <w:pPr>
        <w:rPr>
          <w:color w:val="000000"/>
        </w:rPr>
      </w:pPr>
      <w:r>
        <w:rPr>
          <w:color w:val="000000"/>
        </w:rPr>
        <w:t>26.12</w:t>
      </w:r>
      <w:r w:rsidRPr="00777A05">
        <w:rPr>
          <w:color w:val="000000"/>
        </w:rPr>
        <w:t xml:space="preserve">.2022 г                                                                                                       </w:t>
      </w:r>
      <w:r>
        <w:rPr>
          <w:color w:val="000000"/>
        </w:rPr>
        <w:t xml:space="preserve">                      </w:t>
      </w:r>
      <w:r w:rsidRPr="00777A05">
        <w:rPr>
          <w:color w:val="000000"/>
        </w:rPr>
        <w:t xml:space="preserve">№ </w:t>
      </w:r>
      <w:r>
        <w:rPr>
          <w:color w:val="000000"/>
        </w:rPr>
        <w:t>30/99</w:t>
      </w:r>
    </w:p>
    <w:p w:rsidR="00AB5293" w:rsidRPr="00777A05" w:rsidRDefault="00AB5293" w:rsidP="00F047DE">
      <w:pPr>
        <w:jc w:val="center"/>
        <w:rPr>
          <w:color w:val="000000"/>
        </w:rPr>
      </w:pPr>
      <w:r w:rsidRPr="00777A05">
        <w:rPr>
          <w:color w:val="000000"/>
        </w:rPr>
        <w:t>д.Юный Пионер</w:t>
      </w:r>
    </w:p>
    <w:p w:rsidR="00AB5293" w:rsidRPr="00777A05" w:rsidRDefault="00AB5293" w:rsidP="00A52B58">
      <w:pPr>
        <w:pStyle w:val="BodyText"/>
        <w:jc w:val="center"/>
        <w:rPr>
          <w:b/>
          <w:bCs/>
          <w:color w:val="000000"/>
          <w:sz w:val="24"/>
          <w:szCs w:val="24"/>
        </w:rPr>
      </w:pPr>
    </w:p>
    <w:p w:rsidR="00AB5293" w:rsidRPr="00055E16" w:rsidRDefault="00AB5293" w:rsidP="00055E16">
      <w:pPr>
        <w:shd w:val="clear" w:color="auto" w:fill="FFFFFF"/>
        <w:jc w:val="center"/>
        <w:textAlignment w:val="baseline"/>
        <w:rPr>
          <w:b/>
        </w:rPr>
      </w:pPr>
      <w:r w:rsidRPr="00777A05">
        <w:rPr>
          <w:b/>
          <w:color w:val="000000"/>
        </w:rPr>
        <w:t>О внесении изменений в решение Совета депутатов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 xml:space="preserve"> </w:t>
      </w:r>
      <w:r w:rsidRPr="00777A05">
        <w:rPr>
          <w:b/>
          <w:color w:val="000000"/>
        </w:rPr>
        <w:t xml:space="preserve">от 28.07.2021 г. № </w:t>
      </w:r>
      <w:r>
        <w:rPr>
          <w:b/>
          <w:color w:val="000000"/>
        </w:rPr>
        <w:t>11/40</w:t>
      </w:r>
      <w:r w:rsidRPr="00777A05">
        <w:rPr>
          <w:b/>
          <w:color w:val="000000"/>
        </w:rPr>
        <w:t xml:space="preserve"> «</w:t>
      </w:r>
      <w:r>
        <w:rPr>
          <w:b/>
          <w:color w:val="000000"/>
        </w:rPr>
        <w:t>Об утверждении положения о муниципальном контроле в сфере благоустройства на территории Межозерного сельсовета Барабинского района Новосибирской области</w:t>
      </w:r>
      <w:r w:rsidRPr="00777A05">
        <w:rPr>
          <w:b/>
          <w:i/>
          <w:color w:val="000000"/>
        </w:rPr>
        <w:t>»</w:t>
      </w:r>
    </w:p>
    <w:p w:rsidR="00AB5293" w:rsidRPr="00777A05" w:rsidRDefault="00AB5293" w:rsidP="00A52B58">
      <w:pPr>
        <w:jc w:val="both"/>
        <w:rPr>
          <w:color w:val="000000"/>
        </w:rPr>
      </w:pPr>
    </w:p>
    <w:p w:rsidR="00AB5293" w:rsidRPr="006D4ACE" w:rsidRDefault="00AB5293" w:rsidP="00201994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В соответствии со статьей 28 Федерального закона от 06.10.2003  № 131-ФЗ «Об общих принципах организации местного самоуправления в Российской Федерации»,  руководствуясь Уставом </w:t>
      </w:r>
      <w:r>
        <w:rPr>
          <w:rFonts w:ascii="Times New Roman" w:hAnsi="Times New Roman"/>
          <w:bCs/>
          <w:sz w:val="24"/>
          <w:szCs w:val="24"/>
          <w:lang w:eastAsia="ru-RU"/>
        </w:rPr>
        <w:t>Межозерного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сельсовета </w:t>
      </w:r>
      <w:r w:rsidRPr="006D4ACE">
        <w:rPr>
          <w:rFonts w:ascii="Times New Roman" w:hAnsi="Times New Roman"/>
          <w:sz w:val="24"/>
          <w:szCs w:val="24"/>
          <w:lang w:eastAsia="ru-RU"/>
        </w:rPr>
        <w:t>Барабинского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района Новосибирской области, Совет депутатов </w:t>
      </w:r>
      <w:r>
        <w:rPr>
          <w:rFonts w:ascii="Times New Roman" w:hAnsi="Times New Roman"/>
          <w:bCs/>
          <w:sz w:val="24"/>
          <w:szCs w:val="24"/>
          <w:lang w:eastAsia="ru-RU"/>
        </w:rPr>
        <w:t>Межозерного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сельсовета </w:t>
      </w:r>
      <w:r w:rsidRPr="006D4ACE">
        <w:rPr>
          <w:rFonts w:ascii="Times New Roman" w:hAnsi="Times New Roman"/>
          <w:sz w:val="24"/>
          <w:szCs w:val="24"/>
          <w:lang w:eastAsia="ru-RU"/>
        </w:rPr>
        <w:t>Барабинского</w:t>
      </w:r>
      <w:r w:rsidRPr="006D4ACE">
        <w:rPr>
          <w:rFonts w:ascii="Times New Roman" w:hAnsi="Times New Roman"/>
          <w:bCs/>
          <w:sz w:val="24"/>
          <w:szCs w:val="24"/>
          <w:lang w:eastAsia="ru-RU"/>
        </w:rPr>
        <w:t xml:space="preserve"> района Новосибирской области</w:t>
      </w:r>
    </w:p>
    <w:p w:rsidR="00AB5293" w:rsidRPr="00777A05" w:rsidRDefault="00AB5293" w:rsidP="00F6612C">
      <w:pPr>
        <w:jc w:val="both"/>
        <w:rPr>
          <w:b/>
          <w:color w:val="000000"/>
        </w:rPr>
      </w:pPr>
      <w:r w:rsidRPr="00777A05">
        <w:rPr>
          <w:b/>
          <w:color w:val="000000"/>
        </w:rPr>
        <w:t>РЕШИЛ:</w:t>
      </w:r>
    </w:p>
    <w:p w:rsidR="00AB5293" w:rsidRPr="00736D2F" w:rsidRDefault="00AB5293" w:rsidP="00F047DE">
      <w:pPr>
        <w:jc w:val="both"/>
        <w:rPr>
          <w:i/>
          <w:color w:val="000000"/>
        </w:rPr>
      </w:pPr>
      <w:r w:rsidRPr="00777A05">
        <w:rPr>
          <w:b/>
          <w:color w:val="000000"/>
        </w:rPr>
        <w:t>1.</w:t>
      </w:r>
      <w:r w:rsidRPr="00777A05">
        <w:rPr>
          <w:color w:val="000000"/>
        </w:rPr>
        <w:t xml:space="preserve"> Внести в Положение </w:t>
      </w:r>
      <w:r w:rsidRPr="00736D2F">
        <w:t xml:space="preserve">о </w:t>
      </w:r>
      <w:r w:rsidRPr="00736D2F">
        <w:rPr>
          <w:color w:val="000000"/>
        </w:rPr>
        <w:t>муниципальном контроле в сфере благоустройства на территории Межозерного сельсовета Барабинского района Новосибирской области от 28.07.2021 г. № 11/40 следующие изменения:</w:t>
      </w:r>
    </w:p>
    <w:p w:rsidR="00AB5293" w:rsidRPr="00201994" w:rsidRDefault="00AB5293" w:rsidP="00201994">
      <w:pPr>
        <w:shd w:val="clear" w:color="auto" w:fill="FFFFFF"/>
        <w:rPr>
          <w:b/>
          <w:i/>
        </w:rPr>
      </w:pPr>
      <w:r w:rsidRPr="00201994">
        <w:rPr>
          <w:b/>
          <w:i/>
        </w:rPr>
        <w:t>- пункт 2.1 раздела 2 изложить в следующей редакции:</w:t>
      </w:r>
    </w:p>
    <w:p w:rsidR="00AB5293" w:rsidRPr="005C0B56" w:rsidRDefault="00AB5293" w:rsidP="00201994">
      <w:pPr>
        <w:autoSpaceDE w:val="0"/>
        <w:autoSpaceDN w:val="0"/>
        <w:adjustRightInd w:val="0"/>
        <w:jc w:val="both"/>
      </w:pPr>
      <w:r>
        <w:t xml:space="preserve">2.1. </w:t>
      </w:r>
      <w:r w:rsidRPr="00C13EA4">
        <w:t xml:space="preserve">Руководствуясь п.7 статьи 22 Федерального закона от 31 июля 2020г. №248-ФЗ "О государственном контроле (надзоре) и муниципальном контроле в Российской Федерации" система оценки и управления рисками при осуществлении муниципального контроля </w:t>
      </w:r>
      <w:r>
        <w:t>в сфере благоустройства</w:t>
      </w:r>
      <w:r w:rsidRPr="005C0B56">
        <w:rPr>
          <w:spacing w:val="2"/>
        </w:rPr>
        <w:t xml:space="preserve"> </w:t>
      </w:r>
      <w:r w:rsidRPr="005C0B56">
        <w:t xml:space="preserve">на территории </w:t>
      </w:r>
      <w:r>
        <w:t>Межозерного</w:t>
      </w:r>
      <w:r w:rsidRPr="005C0B56">
        <w:t xml:space="preserve"> сельсовета Барабинского района Новосибирской области не применяется.</w:t>
      </w:r>
    </w:p>
    <w:p w:rsidR="00AB5293" w:rsidRPr="00201994" w:rsidRDefault="00AB5293" w:rsidP="00201994">
      <w:pPr>
        <w:autoSpaceDE w:val="0"/>
        <w:autoSpaceDN w:val="0"/>
        <w:adjustRightInd w:val="0"/>
        <w:jc w:val="both"/>
        <w:rPr>
          <w:b/>
          <w:i/>
        </w:rPr>
      </w:pPr>
      <w:r w:rsidRPr="00201994">
        <w:rPr>
          <w:b/>
          <w:i/>
        </w:rPr>
        <w:t>- пункт 4.3.1 раздела 4 изложить в следующей редакции:</w:t>
      </w:r>
    </w:p>
    <w:p w:rsidR="00AB5293" w:rsidRPr="00543DA9" w:rsidRDefault="00AB5293" w:rsidP="00201994">
      <w:pPr>
        <w:autoSpaceDE w:val="0"/>
        <w:autoSpaceDN w:val="0"/>
        <w:adjustRightInd w:val="0"/>
        <w:jc w:val="both"/>
      </w:pPr>
      <w:r>
        <w:t xml:space="preserve">3.4.1. </w:t>
      </w:r>
      <w:r w:rsidRPr="00543DA9">
        <w:t>Руководствуясь п.2 статьи 61 Федерального закона от 31 июля 2020г. №248-ФЗ "О государственном контроле (надзоре) и муниципальном контроле в Российской Федерации" муниципальный контроль</w:t>
      </w:r>
      <w:r>
        <w:t xml:space="preserve"> в сфере благоустройства</w:t>
      </w:r>
      <w:r w:rsidRPr="00543DA9">
        <w:t xml:space="preserve"> на территории  </w:t>
      </w:r>
      <w:r>
        <w:t>Межозерного</w:t>
      </w:r>
      <w:r w:rsidRPr="00543DA9">
        <w:t xml:space="preserve"> сельсовета Барабинского района Новосибирской области осуществляется без проведения плановых контрольных (надзорных) мероприятий.</w:t>
      </w:r>
    </w:p>
    <w:p w:rsidR="00AB5293" w:rsidRPr="00777A05" w:rsidRDefault="00AB5293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2.</w:t>
      </w:r>
      <w:r w:rsidRPr="00777A05">
        <w:rPr>
          <w:color w:val="000000"/>
        </w:rPr>
        <w:t> Опубликовать настоящее решение в периодическом печатном издании газете «Вестник Межозерного сельсовета»</w:t>
      </w:r>
      <w:r w:rsidRPr="00777A05">
        <w:rPr>
          <w:i/>
          <w:color w:val="000000"/>
        </w:rPr>
        <w:t xml:space="preserve"> </w:t>
      </w:r>
      <w:r w:rsidRPr="00777A05">
        <w:rPr>
          <w:color w:val="000000"/>
        </w:rPr>
        <w:t>и разместить на официальном сайте администрации Межозерного сельсовета Барабинского района Новосибирской области.</w:t>
      </w:r>
    </w:p>
    <w:p w:rsidR="00AB5293" w:rsidRPr="00777A05" w:rsidRDefault="00AB5293" w:rsidP="00777A05">
      <w:pPr>
        <w:jc w:val="both"/>
        <w:rPr>
          <w:color w:val="000000"/>
        </w:rPr>
      </w:pPr>
      <w:r w:rsidRPr="00777A05">
        <w:rPr>
          <w:b/>
          <w:color w:val="000000"/>
        </w:rPr>
        <w:t>3.</w:t>
      </w:r>
      <w:r w:rsidRPr="00777A05">
        <w:rPr>
          <w:color w:val="000000"/>
        </w:rPr>
        <w:t> Настоящее решение вступает в силу со дня его опубликования.</w:t>
      </w:r>
    </w:p>
    <w:p w:rsidR="00AB5293" w:rsidRPr="00777A05" w:rsidRDefault="00AB5293" w:rsidP="00D9448B">
      <w:pPr>
        <w:ind w:firstLine="540"/>
        <w:jc w:val="both"/>
        <w:rPr>
          <w:color w:val="000000"/>
        </w:rPr>
      </w:pPr>
    </w:p>
    <w:p w:rsidR="00AB5293" w:rsidRDefault="00AB5293" w:rsidP="00777A05">
      <w:pPr>
        <w:jc w:val="both"/>
      </w:pPr>
      <w:r>
        <w:t>Глава Межозерного сельсовета</w:t>
      </w:r>
    </w:p>
    <w:p w:rsidR="00AB5293" w:rsidRDefault="00AB5293" w:rsidP="00777A05">
      <w:pPr>
        <w:jc w:val="both"/>
      </w:pPr>
      <w:r>
        <w:t>Барабинского района</w:t>
      </w:r>
    </w:p>
    <w:p w:rsidR="00AB5293" w:rsidRDefault="00AB5293" w:rsidP="00777A05">
      <w:pPr>
        <w:jc w:val="both"/>
      </w:pPr>
      <w:r>
        <w:t>Новосибирской области                                                                                               Л.В.Кислица</w:t>
      </w:r>
    </w:p>
    <w:p w:rsidR="00AB5293" w:rsidRDefault="00AB5293" w:rsidP="00777A05">
      <w:pPr>
        <w:jc w:val="both"/>
      </w:pPr>
    </w:p>
    <w:p w:rsidR="00AB5293" w:rsidRDefault="00AB5293" w:rsidP="00777A05">
      <w:pPr>
        <w:jc w:val="both"/>
      </w:pPr>
      <w:r>
        <w:t>Председатель Совета депутатов</w:t>
      </w:r>
    </w:p>
    <w:p w:rsidR="00AB5293" w:rsidRDefault="00AB5293" w:rsidP="00777A05">
      <w:pPr>
        <w:jc w:val="both"/>
      </w:pPr>
      <w:r>
        <w:t xml:space="preserve">Барабинского района </w:t>
      </w:r>
    </w:p>
    <w:p w:rsidR="00AB5293" w:rsidRPr="00413351" w:rsidRDefault="00AB5293" w:rsidP="00413351">
      <w:pPr>
        <w:jc w:val="both"/>
      </w:pPr>
      <w:r>
        <w:t>Новосибирской области                                                                                           А.И.Тактагулов</w:t>
      </w:r>
    </w:p>
    <w:sectPr w:rsidR="00AB5293" w:rsidRPr="0041335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293" w:rsidRDefault="00AB5293" w:rsidP="002943FD">
      <w:r>
        <w:separator/>
      </w:r>
    </w:p>
  </w:endnote>
  <w:endnote w:type="continuationSeparator" w:id="1">
    <w:p w:rsidR="00AB5293" w:rsidRDefault="00AB5293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293" w:rsidRDefault="00AB5293" w:rsidP="002943FD">
      <w:r>
        <w:separator/>
      </w:r>
    </w:p>
  </w:footnote>
  <w:footnote w:type="continuationSeparator" w:id="1">
    <w:p w:rsidR="00AB5293" w:rsidRDefault="00AB5293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B58"/>
    <w:rsid w:val="00001919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5E16"/>
    <w:rsid w:val="00056FF1"/>
    <w:rsid w:val="00062DB7"/>
    <w:rsid w:val="000639CA"/>
    <w:rsid w:val="00072051"/>
    <w:rsid w:val="00072776"/>
    <w:rsid w:val="00072E35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4FB1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040D"/>
    <w:rsid w:val="0013108C"/>
    <w:rsid w:val="00140989"/>
    <w:rsid w:val="00141DCD"/>
    <w:rsid w:val="00142EAA"/>
    <w:rsid w:val="00143350"/>
    <w:rsid w:val="001443C6"/>
    <w:rsid w:val="00145204"/>
    <w:rsid w:val="001550FC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2F9C"/>
    <w:rsid w:val="001E546C"/>
    <w:rsid w:val="001E7E50"/>
    <w:rsid w:val="001F0360"/>
    <w:rsid w:val="00201994"/>
    <w:rsid w:val="00215BAD"/>
    <w:rsid w:val="00217CDF"/>
    <w:rsid w:val="00226E09"/>
    <w:rsid w:val="00231852"/>
    <w:rsid w:val="00235530"/>
    <w:rsid w:val="00236AFE"/>
    <w:rsid w:val="00255162"/>
    <w:rsid w:val="00255ECD"/>
    <w:rsid w:val="00256B47"/>
    <w:rsid w:val="00261990"/>
    <w:rsid w:val="00262206"/>
    <w:rsid w:val="002675ED"/>
    <w:rsid w:val="002726A9"/>
    <w:rsid w:val="002738A0"/>
    <w:rsid w:val="00274177"/>
    <w:rsid w:val="0027420F"/>
    <w:rsid w:val="00282DAF"/>
    <w:rsid w:val="002858C4"/>
    <w:rsid w:val="002916BB"/>
    <w:rsid w:val="00291E06"/>
    <w:rsid w:val="00292A39"/>
    <w:rsid w:val="00292C15"/>
    <w:rsid w:val="002943FD"/>
    <w:rsid w:val="00294DA7"/>
    <w:rsid w:val="002B6C46"/>
    <w:rsid w:val="002D14DD"/>
    <w:rsid w:val="002D263C"/>
    <w:rsid w:val="002D6622"/>
    <w:rsid w:val="002D6ED9"/>
    <w:rsid w:val="002E0B9C"/>
    <w:rsid w:val="002E0D59"/>
    <w:rsid w:val="002E3501"/>
    <w:rsid w:val="002E3BF6"/>
    <w:rsid w:val="002F019B"/>
    <w:rsid w:val="002F54B3"/>
    <w:rsid w:val="002F6DD7"/>
    <w:rsid w:val="00302583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1485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6FA6"/>
    <w:rsid w:val="003F712D"/>
    <w:rsid w:val="004000AD"/>
    <w:rsid w:val="00400F09"/>
    <w:rsid w:val="004051B0"/>
    <w:rsid w:val="004071D3"/>
    <w:rsid w:val="0041242C"/>
    <w:rsid w:val="00413351"/>
    <w:rsid w:val="004153A9"/>
    <w:rsid w:val="00423CEB"/>
    <w:rsid w:val="0043174D"/>
    <w:rsid w:val="00433AA9"/>
    <w:rsid w:val="004412C9"/>
    <w:rsid w:val="0044278E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3DA9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0B56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24FC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4ACE"/>
    <w:rsid w:val="006D56A7"/>
    <w:rsid w:val="006E5593"/>
    <w:rsid w:val="006E559A"/>
    <w:rsid w:val="006E5A40"/>
    <w:rsid w:val="006F33C0"/>
    <w:rsid w:val="00705539"/>
    <w:rsid w:val="00707379"/>
    <w:rsid w:val="007105D1"/>
    <w:rsid w:val="00710786"/>
    <w:rsid w:val="00712B3B"/>
    <w:rsid w:val="00712B94"/>
    <w:rsid w:val="00714598"/>
    <w:rsid w:val="0071746C"/>
    <w:rsid w:val="0072143F"/>
    <w:rsid w:val="0073076B"/>
    <w:rsid w:val="007333F9"/>
    <w:rsid w:val="00736D2F"/>
    <w:rsid w:val="007420F6"/>
    <w:rsid w:val="00745966"/>
    <w:rsid w:val="007533E8"/>
    <w:rsid w:val="00756C52"/>
    <w:rsid w:val="007625AD"/>
    <w:rsid w:val="0076583B"/>
    <w:rsid w:val="0076766A"/>
    <w:rsid w:val="00774A5D"/>
    <w:rsid w:val="00774AAB"/>
    <w:rsid w:val="00777A05"/>
    <w:rsid w:val="00786BBB"/>
    <w:rsid w:val="007948D3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3393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2034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28E"/>
    <w:rsid w:val="008E082C"/>
    <w:rsid w:val="008E1E01"/>
    <w:rsid w:val="008E6959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0DC3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5293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552AC"/>
    <w:rsid w:val="00B6152E"/>
    <w:rsid w:val="00B741FB"/>
    <w:rsid w:val="00B83627"/>
    <w:rsid w:val="00B85F90"/>
    <w:rsid w:val="00B86C4D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05CB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3EA4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3F30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28C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2B3F"/>
    <w:rsid w:val="00D34B7D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29C4"/>
    <w:rsid w:val="00DF4B4F"/>
    <w:rsid w:val="00E006BB"/>
    <w:rsid w:val="00E009A0"/>
    <w:rsid w:val="00E05DCD"/>
    <w:rsid w:val="00E15713"/>
    <w:rsid w:val="00E2030D"/>
    <w:rsid w:val="00E233D6"/>
    <w:rsid w:val="00E27087"/>
    <w:rsid w:val="00E304BB"/>
    <w:rsid w:val="00E450F0"/>
    <w:rsid w:val="00E53184"/>
    <w:rsid w:val="00E66A70"/>
    <w:rsid w:val="00E70CA5"/>
    <w:rsid w:val="00E753E6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C0EFC"/>
    <w:rsid w:val="00EC4224"/>
    <w:rsid w:val="00ED1D65"/>
    <w:rsid w:val="00ED403C"/>
    <w:rsid w:val="00EE34F6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047DE"/>
    <w:rsid w:val="00F04F6F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B5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1994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6C7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3441C"/>
    <w:rPr>
      <w:rFonts w:ascii="Calibri" w:hAnsi="Calibri"/>
      <w:b/>
      <w:sz w:val="28"/>
    </w:rPr>
  </w:style>
  <w:style w:type="paragraph" w:styleId="BodyText">
    <w:name w:val="Body Text"/>
    <w:basedOn w:val="Normal"/>
    <w:link w:val="BodyTextChar"/>
    <w:uiPriority w:val="99"/>
    <w:rsid w:val="00A52B58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16C7D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A4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C7D"/>
    <w:rPr>
      <w:sz w:val="0"/>
      <w:szCs w:val="0"/>
    </w:rPr>
  </w:style>
  <w:style w:type="paragraph" w:customStyle="1" w:styleId="ConsNormal">
    <w:name w:val="ConsNormal"/>
    <w:uiPriority w:val="99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94DA7"/>
    <w:pPr>
      <w:widowControl w:val="0"/>
      <w:snapToGrid w:val="0"/>
      <w:ind w:right="19772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294DA7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16C7D"/>
    <w:rPr>
      <w:sz w:val="24"/>
      <w:szCs w:val="24"/>
    </w:rPr>
  </w:style>
  <w:style w:type="table" w:styleId="TableGrid">
    <w:name w:val="Table Grid"/>
    <w:basedOn w:val="TableNormal"/>
    <w:uiPriority w:val="99"/>
    <w:rsid w:val="00387F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Normal"/>
    <w:next w:val="Normal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Normal"/>
    <w:next w:val="Normal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Normal"/>
    <w:next w:val="Normal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Normal"/>
    <w:next w:val="Normal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Normal"/>
    <w:next w:val="Normal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FootnoteText">
    <w:name w:val="footnote text"/>
    <w:basedOn w:val="Normal"/>
    <w:link w:val="FootnoteTextChar"/>
    <w:uiPriority w:val="99"/>
    <w:semiHidden/>
    <w:rsid w:val="002943F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43FD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2943FD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5790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579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5790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79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57909"/>
    <w:rPr>
      <w:b/>
      <w:bCs/>
    </w:rPr>
  </w:style>
  <w:style w:type="paragraph" w:styleId="ListParagraph">
    <w:name w:val="List Paragraph"/>
    <w:basedOn w:val="Normal"/>
    <w:link w:val="ListParagraphChar"/>
    <w:uiPriority w:val="99"/>
    <w:qFormat/>
    <w:rsid w:val="003B4F9B"/>
    <w:pPr>
      <w:ind w:left="720"/>
      <w:contextualSpacing/>
    </w:pPr>
  </w:style>
  <w:style w:type="paragraph" w:customStyle="1" w:styleId="ConsPlusNormal">
    <w:name w:val="ConsPlusNormal"/>
    <w:uiPriority w:val="99"/>
    <w:rsid w:val="00F047DE"/>
    <w:pPr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s1">
    <w:name w:val="s_1"/>
    <w:basedOn w:val="Normal"/>
    <w:uiPriority w:val="99"/>
    <w:rsid w:val="00F047DE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rsid w:val="00F047DE"/>
    <w:pPr>
      <w:suppressAutoHyphens/>
    </w:pPr>
    <w:rPr>
      <w:rFonts w:ascii="Calibri" w:hAnsi="Calibri" w:cs="Calibri"/>
      <w:lang w:eastAsia="zh-CN"/>
    </w:rPr>
  </w:style>
  <w:style w:type="character" w:customStyle="1" w:styleId="ListParagraphChar">
    <w:name w:val="List Paragraph Char"/>
    <w:link w:val="ListParagraph"/>
    <w:uiPriority w:val="99"/>
    <w:locked/>
    <w:rsid w:val="00055E16"/>
    <w:rPr>
      <w:sz w:val="24"/>
    </w:rPr>
  </w:style>
  <w:style w:type="paragraph" w:customStyle="1" w:styleId="Heading11">
    <w:name w:val="Heading 11"/>
    <w:basedOn w:val="Normal"/>
    <w:uiPriority w:val="99"/>
    <w:rsid w:val="00736D2F"/>
    <w:pPr>
      <w:widowControl w:val="0"/>
      <w:autoSpaceDE w:val="0"/>
      <w:autoSpaceDN w:val="0"/>
      <w:ind w:left="144"/>
      <w:outlineLvl w:val="1"/>
    </w:pPr>
    <w:rPr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rsid w:val="00201994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42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817</TotalTime>
  <Pages>1</Pages>
  <Words>386</Words>
  <Characters>2205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Межозёрный</cp:lastModifiedBy>
  <cp:revision>159</cp:revision>
  <cp:lastPrinted>2022-02-02T05:04:00Z</cp:lastPrinted>
  <dcterms:created xsi:type="dcterms:W3CDTF">2017-12-20T11:18:00Z</dcterms:created>
  <dcterms:modified xsi:type="dcterms:W3CDTF">2023-02-01T13:03:00Z</dcterms:modified>
</cp:coreProperties>
</file>